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6C5" w:rsidRDefault="00FE66C5">
      <w:pPr>
        <w:rPr>
          <w:sz w:val="22"/>
          <w:szCs w:val="22"/>
        </w:rPr>
      </w:pPr>
      <w:r>
        <w:rPr>
          <w:noProof/>
        </w:rPr>
        <w:pict>
          <v:group id="_x0000_s1026" style="position:absolute;margin-left:9pt;margin-top:0;width:455.1pt;height:231.3pt;z-index:251658240" coordorigin="2441,3804" coordsize="7046,3479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7" type="#_x0000_t109" style="position:absolute;left:2441;top:3804;width:3329;height:3479" filled="f" stroked="f">
              <v:textbox style="mso-next-textbox:#_x0000_s1027">
                <w:txbxContent>
                  <w:p w:rsidR="00FE66C5" w:rsidRDefault="00FE66C5" w:rsidP="002A6814">
                    <w:pPr>
                      <w:jc w:val="center"/>
                      <w:rPr>
                        <w:noProof/>
                      </w:rPr>
                    </w:pPr>
                  </w:p>
                  <w:p w:rsidR="00FE66C5" w:rsidRPr="00155EBC" w:rsidRDefault="00FE66C5" w:rsidP="002A6814">
                    <w:pPr>
                      <w:jc w:val="center"/>
                      <w:rPr>
                        <w:b/>
                        <w:bCs/>
                      </w:rPr>
                    </w:pPr>
                    <w:r w:rsidRPr="00155EBC">
                      <w:rPr>
                        <w:b/>
                        <w:bCs/>
                      </w:rPr>
                      <w:t>ТУЛЬСКАЯ ОБЛАСТЬ</w:t>
                    </w:r>
                  </w:p>
                  <w:p w:rsidR="00FE66C5" w:rsidRPr="00155EBC" w:rsidRDefault="00FE66C5" w:rsidP="002A6814">
                    <w:pPr>
                      <w:jc w:val="center"/>
                      <w:rPr>
                        <w:b/>
                        <w:bCs/>
                      </w:rPr>
                    </w:pPr>
                    <w:r w:rsidRPr="00155EBC">
                      <w:rPr>
                        <w:b/>
                        <w:bCs/>
                      </w:rPr>
                      <w:t>МУНИЦИПАЛЬНОЕ  ОБРАЗОВАНИЕ</w:t>
                    </w:r>
                  </w:p>
                  <w:p w:rsidR="00FE66C5" w:rsidRDefault="00FE66C5" w:rsidP="002A681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 xml:space="preserve">ПРИУПСКОЕ </w:t>
                    </w:r>
                  </w:p>
                  <w:p w:rsidR="00FE66C5" w:rsidRDefault="00FE66C5" w:rsidP="002A681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КИРЕЕВСКОГО РАЙОНА</w:t>
                    </w:r>
                  </w:p>
                  <w:p w:rsidR="00FE66C5" w:rsidRPr="00AD2841" w:rsidRDefault="00FE66C5" w:rsidP="002A681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АДМИНИСТРАЦИЯ</w:t>
                    </w:r>
                  </w:p>
                  <w:p w:rsidR="00FE66C5" w:rsidRDefault="00FE66C5" w:rsidP="002A6814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301295, Тульская область,</w:t>
                    </w:r>
                  </w:p>
                  <w:p w:rsidR="00FE66C5" w:rsidRPr="0013096E" w:rsidRDefault="00FE66C5" w:rsidP="002A6814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13096E">
                      <w:rPr>
                        <w:noProof/>
                        <w:sz w:val="22"/>
                        <w:szCs w:val="22"/>
                      </w:rPr>
                      <w:t>Киреевский р-н, пос. Приупский, ул. Клубная,</w:t>
                    </w:r>
                    <w:r>
                      <w:rPr>
                        <w:noProof/>
                        <w:sz w:val="22"/>
                        <w:szCs w:val="22"/>
                      </w:rPr>
                      <w:t xml:space="preserve"> </w:t>
                    </w:r>
                    <w:r w:rsidRPr="0013096E">
                      <w:rPr>
                        <w:noProof/>
                        <w:sz w:val="22"/>
                        <w:szCs w:val="22"/>
                      </w:rPr>
                      <w:t>д.7</w:t>
                    </w:r>
                  </w:p>
                  <w:p w:rsidR="00FE66C5" w:rsidRPr="003572ED" w:rsidRDefault="00FE66C5" w:rsidP="002A6814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тел</w:t>
                    </w:r>
                    <w:r w:rsidRPr="00A771A8">
                      <w:rPr>
                        <w:sz w:val="22"/>
                        <w:szCs w:val="22"/>
                      </w:rPr>
                      <w:t>. (48754) 6-</w:t>
                    </w:r>
                    <w:r>
                      <w:rPr>
                        <w:sz w:val="22"/>
                        <w:szCs w:val="22"/>
                      </w:rPr>
                      <w:t>10-52</w:t>
                    </w:r>
                    <w:r w:rsidRPr="00A771A8">
                      <w:rPr>
                        <w:sz w:val="22"/>
                        <w:szCs w:val="22"/>
                      </w:rPr>
                      <w:t xml:space="preserve">, </w:t>
                    </w:r>
                    <w:r>
                      <w:rPr>
                        <w:sz w:val="22"/>
                        <w:szCs w:val="22"/>
                      </w:rPr>
                      <w:t>факс</w:t>
                    </w:r>
                    <w:r w:rsidRPr="00A771A8">
                      <w:rPr>
                        <w:sz w:val="22"/>
                        <w:szCs w:val="22"/>
                      </w:rPr>
                      <w:t>: (48754) 6-</w:t>
                    </w:r>
                    <w:r>
                      <w:rPr>
                        <w:sz w:val="22"/>
                        <w:szCs w:val="22"/>
                      </w:rPr>
                      <w:t>10-54</w:t>
                    </w:r>
                  </w:p>
                  <w:p w:rsidR="00FE66C5" w:rsidRPr="00437AD4" w:rsidRDefault="00FE66C5" w:rsidP="002A6814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  <w:lang w:val="en-US"/>
                      </w:rPr>
                      <w:t>E</w:t>
                    </w:r>
                    <w:r w:rsidRPr="0013096E">
                      <w:rPr>
                        <w:sz w:val="22"/>
                        <w:szCs w:val="22"/>
                      </w:rPr>
                      <w:t>-</w:t>
                    </w:r>
                    <w:r>
                      <w:rPr>
                        <w:sz w:val="22"/>
                        <w:szCs w:val="22"/>
                        <w:lang w:val="en-US"/>
                      </w:rPr>
                      <w:t>mail</w:t>
                    </w:r>
                    <w:r w:rsidRPr="0013096E">
                      <w:rPr>
                        <w:sz w:val="22"/>
                        <w:szCs w:val="22"/>
                      </w:rPr>
                      <w:t xml:space="preserve">: </w:t>
                    </w:r>
                    <w:hyperlink r:id="rId5" w:history="1">
                      <w:r w:rsidRPr="006923E4">
                        <w:rPr>
                          <w:rStyle w:val="Hyperlink"/>
                          <w:sz w:val="22"/>
                          <w:szCs w:val="22"/>
                          <w:lang w:val="en-US"/>
                        </w:rPr>
                        <w:t>mopriupskoe</w:t>
                      </w:r>
                      <w:r w:rsidRPr="00437AD4">
                        <w:rPr>
                          <w:rStyle w:val="Hyperlink"/>
                          <w:sz w:val="22"/>
                          <w:szCs w:val="22"/>
                        </w:rPr>
                        <w:t>@</w:t>
                      </w:r>
                      <w:r w:rsidRPr="006923E4">
                        <w:rPr>
                          <w:rStyle w:val="Hyperlink"/>
                          <w:sz w:val="22"/>
                          <w:szCs w:val="22"/>
                          <w:lang w:val="en-US"/>
                        </w:rPr>
                        <w:t>yandex</w:t>
                      </w:r>
                      <w:r w:rsidRPr="00437AD4">
                        <w:rPr>
                          <w:rStyle w:val="Hyperlink"/>
                          <w:sz w:val="22"/>
                          <w:szCs w:val="22"/>
                        </w:rPr>
                        <w:t>.</w:t>
                      </w:r>
                      <w:r w:rsidRPr="006923E4">
                        <w:rPr>
                          <w:rStyle w:val="Hyperlink"/>
                          <w:sz w:val="22"/>
                          <w:szCs w:val="22"/>
                          <w:lang w:val="en-US"/>
                        </w:rPr>
                        <w:t>ru</w:t>
                      </w:r>
                    </w:hyperlink>
                    <w:r w:rsidRPr="00437AD4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:rsidR="00FE66C5" w:rsidRDefault="00FE66C5" w:rsidP="002A6814">
                    <w:pPr>
                      <w:jc w:val="center"/>
                    </w:pPr>
                    <w:r>
                      <w:t>Сетевой</w:t>
                    </w:r>
                    <w:r w:rsidRPr="00437AD4">
                      <w:t xml:space="preserve"> </w:t>
                    </w:r>
                    <w:r>
                      <w:t>адрес</w:t>
                    </w:r>
                    <w:r w:rsidRPr="00437AD4">
                      <w:t xml:space="preserve">: </w:t>
                    </w:r>
                    <w:hyperlink r:id="rId6" w:history="1">
                      <w:r>
                        <w:rPr>
                          <w:rStyle w:val="Hyperlink"/>
                          <w:sz w:val="22"/>
                          <w:szCs w:val="22"/>
                          <w:lang w:val="en-US"/>
                        </w:rPr>
                        <w:t>kireevsk</w:t>
                      </w:r>
                      <w:r w:rsidRPr="00437AD4">
                        <w:rPr>
                          <w:rStyle w:val="Hyperlink"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Style w:val="Hyperlink"/>
                          <w:sz w:val="22"/>
                          <w:szCs w:val="22"/>
                          <w:lang w:val="en-US"/>
                        </w:rPr>
                        <w:t>tularegion</w:t>
                      </w:r>
                      <w:r w:rsidRPr="00437AD4">
                        <w:rPr>
                          <w:rStyle w:val="Hyperlink"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Style w:val="Hyperlink"/>
                          <w:sz w:val="22"/>
                          <w:szCs w:val="22"/>
                          <w:lang w:val="en-US"/>
                        </w:rPr>
                        <w:t>ru</w:t>
                      </w:r>
                    </w:hyperlink>
                  </w:p>
                  <w:p w:rsidR="00FE66C5" w:rsidRDefault="00FE66C5" w:rsidP="002A6814">
                    <w:pPr>
                      <w:jc w:val="center"/>
                    </w:pPr>
                  </w:p>
                  <w:p w:rsidR="00FE66C5" w:rsidRPr="00437AD4" w:rsidRDefault="00FE66C5" w:rsidP="002A6814">
                    <w:pPr>
                      <w:jc w:val="center"/>
                    </w:pPr>
                    <w:r w:rsidRPr="00437AD4"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t>______________ №_______</w:t>
                    </w:r>
                    <w:r w:rsidRPr="00437AD4">
                      <w:t>___</w:t>
                    </w:r>
                  </w:p>
                  <w:p w:rsidR="00FE66C5" w:rsidRPr="00A405C7" w:rsidRDefault="00FE66C5" w:rsidP="00554CE4"/>
                </w:txbxContent>
              </v:textbox>
            </v:shape>
            <v:shape id="_x0000_s1028" type="#_x0000_t109" style="position:absolute;left:5770;top:3804;width:3717;height:3479" filled="f" stroked="f">
              <v:textbox style="mso-next-textbox:#_x0000_s1028">
                <w:txbxContent>
                  <w:p w:rsidR="00FE66C5" w:rsidRDefault="00FE66C5" w:rsidP="002A6814">
                    <w:pPr>
                      <w:jc w:val="center"/>
                      <w:rPr>
                        <w:b/>
                        <w:bCs/>
                        <w:sz w:val="28"/>
                        <w:szCs w:val="28"/>
                      </w:rPr>
                    </w:pPr>
                  </w:p>
                  <w:p w:rsidR="00FE66C5" w:rsidRDefault="00FE66C5" w:rsidP="00CB313B">
                    <w:pPr>
                      <w:jc w:val="center"/>
                    </w:pPr>
                  </w:p>
                </w:txbxContent>
              </v:textbox>
            </v:shape>
          </v:group>
        </w:pict>
      </w:r>
      <w:r>
        <w:rPr>
          <w:noProof/>
        </w:rPr>
      </w:r>
      <w:r w:rsidRPr="00217640">
        <w:rPr>
          <w:sz w:val="22"/>
          <w:szCs w:val="22"/>
        </w:rPr>
        <w:pict>
          <v:group id="_x0000_s1029" editas="canvas" style="width:465pt;height:231.3pt;mso-position-horizontal-relative:char;mso-position-vertical-relative:line" coordorigin="2364,3699" coordsize="7200,358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364;top:3699;width:7200;height:3585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FE66C5" w:rsidRPr="0026542C" w:rsidRDefault="00FE66C5" w:rsidP="0026542C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СПРАВКА</w:t>
      </w:r>
    </w:p>
    <w:p w:rsidR="00FE66C5" w:rsidRDefault="00FE66C5" w:rsidP="00050C23">
      <w:pPr>
        <w:ind w:firstLine="709"/>
        <w:jc w:val="both"/>
        <w:rPr>
          <w:sz w:val="28"/>
          <w:szCs w:val="28"/>
        </w:rPr>
      </w:pPr>
    </w:p>
    <w:p w:rsidR="00FE66C5" w:rsidRDefault="00FE66C5" w:rsidP="00C746BB">
      <w:pPr>
        <w:ind w:firstLine="709"/>
        <w:jc w:val="both"/>
        <w:rPr>
          <w:sz w:val="28"/>
          <w:szCs w:val="28"/>
        </w:rPr>
      </w:pPr>
      <w:r w:rsidRPr="005A4FAD">
        <w:rPr>
          <w:sz w:val="28"/>
          <w:szCs w:val="28"/>
        </w:rPr>
        <w:t xml:space="preserve">Администрация муниципального образования Приупское Киреевского района </w:t>
      </w:r>
      <w:r>
        <w:rPr>
          <w:sz w:val="28"/>
          <w:szCs w:val="28"/>
        </w:rPr>
        <w:t xml:space="preserve">сообщает, согласно «Отчету о налоговой базе и структуре начислений по местным налогам за 2019 год», за 2019 год сумма налогов не поступившая в бюджет </w:t>
      </w:r>
      <w:r w:rsidRPr="005A4FAD">
        <w:rPr>
          <w:sz w:val="28"/>
          <w:szCs w:val="28"/>
        </w:rPr>
        <w:t>муниципального образования Приупское Киреевского района</w:t>
      </w:r>
      <w:r>
        <w:rPr>
          <w:sz w:val="28"/>
          <w:szCs w:val="28"/>
        </w:rPr>
        <w:t xml:space="preserve"> в связи с представлением налогоплательщикам льгот составила 812,00 тыс. рублей, из них:</w:t>
      </w:r>
    </w:p>
    <w:p w:rsidR="00FE66C5" w:rsidRPr="00F22D7C" w:rsidRDefault="00FE66C5" w:rsidP="00CA3594">
      <w:pPr>
        <w:pStyle w:val="a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ru-RU" w:eastAsia="ru-RU"/>
        </w:rPr>
      </w:pPr>
      <w:r w:rsidRPr="00F22D7C">
        <w:rPr>
          <w:sz w:val="28"/>
          <w:szCs w:val="28"/>
          <w:lang w:val="ru-RU" w:eastAsia="ru-RU"/>
        </w:rPr>
        <w:t>по налогу на имущество физических лиц в сумме 236,00 тыс. руб.;</w:t>
      </w:r>
    </w:p>
    <w:p w:rsidR="00FE66C5" w:rsidRPr="00F22D7C" w:rsidRDefault="00FE66C5" w:rsidP="00CA3594">
      <w:pPr>
        <w:pStyle w:val="a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ru-RU" w:eastAsia="ru-RU"/>
        </w:rPr>
      </w:pPr>
      <w:r w:rsidRPr="00F22D7C">
        <w:rPr>
          <w:sz w:val="28"/>
          <w:szCs w:val="28"/>
          <w:lang w:val="ru-RU" w:eastAsia="ru-RU"/>
        </w:rPr>
        <w:t>по земельному налогу  физических лиц в сумме 361,00 тыс. руб.;</w:t>
      </w:r>
    </w:p>
    <w:p w:rsidR="00FE66C5" w:rsidRPr="00F22D7C" w:rsidRDefault="00FE66C5" w:rsidP="00CA3594">
      <w:pPr>
        <w:pStyle w:val="a"/>
        <w:numPr>
          <w:ilvl w:val="0"/>
          <w:numId w:val="2"/>
        </w:numPr>
        <w:spacing w:line="276" w:lineRule="auto"/>
        <w:jc w:val="both"/>
        <w:rPr>
          <w:sz w:val="28"/>
          <w:szCs w:val="28"/>
          <w:lang w:val="ru-RU" w:eastAsia="ru-RU"/>
        </w:rPr>
      </w:pPr>
      <w:r w:rsidRPr="00F22D7C">
        <w:rPr>
          <w:sz w:val="28"/>
          <w:szCs w:val="28"/>
          <w:lang w:val="ru-RU" w:eastAsia="ru-RU"/>
        </w:rPr>
        <w:t>по земельному налогу юридических лиц в сумме 215,00 тыс. руб.</w:t>
      </w:r>
    </w:p>
    <w:p w:rsidR="00FE66C5" w:rsidRPr="00CA3594" w:rsidRDefault="00FE66C5" w:rsidP="00C746BB">
      <w:pPr>
        <w:ind w:firstLine="709"/>
        <w:jc w:val="both"/>
        <w:rPr>
          <w:sz w:val="28"/>
          <w:szCs w:val="28"/>
          <w:lang w:val="ru-RU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CA3594">
      <w:pPr>
        <w:jc w:val="both"/>
        <w:rPr>
          <w:sz w:val="28"/>
          <w:szCs w:val="28"/>
        </w:rPr>
      </w:pPr>
    </w:p>
    <w:p w:rsidR="00FE66C5" w:rsidRDefault="00FE66C5" w:rsidP="00FA211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 отдела экономики и</w:t>
      </w:r>
    </w:p>
    <w:p w:rsidR="00FE66C5" w:rsidRPr="00FA2116" w:rsidRDefault="00FE66C5" w:rsidP="00FA211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</w:t>
      </w:r>
      <w:r w:rsidRPr="00FA2116">
        <w:rPr>
          <w:b/>
          <w:bCs/>
          <w:sz w:val="28"/>
          <w:szCs w:val="28"/>
        </w:rPr>
        <w:t xml:space="preserve"> администрации </w:t>
      </w:r>
    </w:p>
    <w:p w:rsidR="00FE66C5" w:rsidRPr="00FA2116" w:rsidRDefault="00FE66C5" w:rsidP="00FA2116">
      <w:pPr>
        <w:rPr>
          <w:b/>
          <w:bCs/>
          <w:sz w:val="28"/>
          <w:szCs w:val="28"/>
        </w:rPr>
      </w:pPr>
      <w:r w:rsidRPr="00FA2116">
        <w:rPr>
          <w:b/>
          <w:bCs/>
          <w:sz w:val="28"/>
          <w:szCs w:val="28"/>
        </w:rPr>
        <w:t>муниципального образования</w:t>
      </w:r>
    </w:p>
    <w:p w:rsidR="00FE66C5" w:rsidRPr="00FA2116" w:rsidRDefault="00FE66C5" w:rsidP="00FA2116">
      <w:pPr>
        <w:rPr>
          <w:b/>
          <w:bCs/>
          <w:sz w:val="28"/>
          <w:szCs w:val="28"/>
        </w:rPr>
      </w:pPr>
      <w:r w:rsidRPr="00FA2116">
        <w:rPr>
          <w:b/>
          <w:bCs/>
          <w:sz w:val="28"/>
          <w:szCs w:val="28"/>
        </w:rPr>
        <w:t xml:space="preserve">Приупское Киреевского района                                  </w:t>
      </w:r>
      <w:r>
        <w:rPr>
          <w:b/>
          <w:bCs/>
          <w:sz w:val="28"/>
          <w:szCs w:val="28"/>
        </w:rPr>
        <w:t xml:space="preserve">             Е.А. Шкарина</w:t>
      </w:r>
      <w:r w:rsidRPr="00FA2116">
        <w:rPr>
          <w:b/>
          <w:bCs/>
          <w:sz w:val="28"/>
          <w:szCs w:val="28"/>
        </w:rPr>
        <w:t xml:space="preserve">    </w:t>
      </w:r>
    </w:p>
    <w:p w:rsidR="00FE66C5" w:rsidRDefault="00FE66C5" w:rsidP="00FA2116"/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6D7901">
      <w:pPr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Default="00FE66C5" w:rsidP="005A4FAD">
      <w:pPr>
        <w:ind w:firstLine="709"/>
        <w:jc w:val="both"/>
        <w:rPr>
          <w:sz w:val="28"/>
          <w:szCs w:val="28"/>
        </w:rPr>
      </w:pPr>
    </w:p>
    <w:p w:rsidR="00FE66C5" w:rsidRPr="00FA2116" w:rsidRDefault="00FE66C5" w:rsidP="00FA2116">
      <w:pPr>
        <w:jc w:val="both"/>
      </w:pPr>
    </w:p>
    <w:sectPr w:rsidR="00FE66C5" w:rsidRPr="00FA2116" w:rsidSect="00B76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E73E4"/>
    <w:multiLevelType w:val="hybridMultilevel"/>
    <w:tmpl w:val="46DA97B8"/>
    <w:lvl w:ilvl="0" w:tplc="C10A2CAC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6B601534"/>
    <w:multiLevelType w:val="hybridMultilevel"/>
    <w:tmpl w:val="40C08CBA"/>
    <w:lvl w:ilvl="0" w:tplc="EB9E90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814"/>
    <w:rsid w:val="00050C23"/>
    <w:rsid w:val="000E48A4"/>
    <w:rsid w:val="00103A6F"/>
    <w:rsid w:val="0011059C"/>
    <w:rsid w:val="0013096E"/>
    <w:rsid w:val="00155EBC"/>
    <w:rsid w:val="00217640"/>
    <w:rsid w:val="00224CD1"/>
    <w:rsid w:val="0026542C"/>
    <w:rsid w:val="002A6814"/>
    <w:rsid w:val="0031207F"/>
    <w:rsid w:val="003572ED"/>
    <w:rsid w:val="00434DDE"/>
    <w:rsid w:val="00437AD4"/>
    <w:rsid w:val="004479D5"/>
    <w:rsid w:val="004873D4"/>
    <w:rsid w:val="00554CE4"/>
    <w:rsid w:val="005A4FAD"/>
    <w:rsid w:val="00603F10"/>
    <w:rsid w:val="00644D6C"/>
    <w:rsid w:val="006923E4"/>
    <w:rsid w:val="006D7406"/>
    <w:rsid w:val="006D7901"/>
    <w:rsid w:val="007934AC"/>
    <w:rsid w:val="007B41E8"/>
    <w:rsid w:val="007F0B67"/>
    <w:rsid w:val="007F12F1"/>
    <w:rsid w:val="008157F7"/>
    <w:rsid w:val="008C397D"/>
    <w:rsid w:val="008E2194"/>
    <w:rsid w:val="009324BD"/>
    <w:rsid w:val="00961433"/>
    <w:rsid w:val="009B60BB"/>
    <w:rsid w:val="009B6674"/>
    <w:rsid w:val="009C6813"/>
    <w:rsid w:val="00A405C7"/>
    <w:rsid w:val="00A771A8"/>
    <w:rsid w:val="00AB594F"/>
    <w:rsid w:val="00AD2841"/>
    <w:rsid w:val="00B12A58"/>
    <w:rsid w:val="00B75273"/>
    <w:rsid w:val="00B76C47"/>
    <w:rsid w:val="00BB2B12"/>
    <w:rsid w:val="00C746BB"/>
    <w:rsid w:val="00CA3594"/>
    <w:rsid w:val="00CB313B"/>
    <w:rsid w:val="00CF23D1"/>
    <w:rsid w:val="00D10658"/>
    <w:rsid w:val="00D64923"/>
    <w:rsid w:val="00D72685"/>
    <w:rsid w:val="00DC0F36"/>
    <w:rsid w:val="00E31317"/>
    <w:rsid w:val="00E573AB"/>
    <w:rsid w:val="00E82666"/>
    <w:rsid w:val="00F22D7C"/>
    <w:rsid w:val="00F75C69"/>
    <w:rsid w:val="00FA2116"/>
    <w:rsid w:val="00FA74EB"/>
    <w:rsid w:val="00FE6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814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A6814"/>
    <w:rPr>
      <w:color w:val="0000FF"/>
      <w:u w:val="single"/>
    </w:rPr>
  </w:style>
  <w:style w:type="paragraph" w:customStyle="1" w:styleId="a">
    <w:name w:val="Без интервала"/>
    <w:link w:val="a0"/>
    <w:uiPriority w:val="99"/>
    <w:rsid w:val="00CA3594"/>
    <w:rPr>
      <w:rFonts w:ascii="Times New Roman" w:hAnsi="Times New Roman"/>
      <w:noProof/>
      <w:sz w:val="24"/>
      <w:szCs w:val="24"/>
    </w:rPr>
  </w:style>
  <w:style w:type="character" w:customStyle="1" w:styleId="a0">
    <w:name w:val="Без интервала Знак"/>
    <w:link w:val="a"/>
    <w:uiPriority w:val="99"/>
    <w:locked/>
    <w:rsid w:val="00CA35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o.kireevsk@tularegion.ru" TargetMode="External"/><Relationship Id="rId5" Type="http://schemas.openxmlformats.org/officeDocument/2006/relationships/hyperlink" Target="mailto:mopriupskoe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116</Words>
  <Characters>665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User</cp:lastModifiedBy>
  <cp:revision>4</cp:revision>
  <cp:lastPrinted>2019-12-10T06:48:00Z</cp:lastPrinted>
  <dcterms:created xsi:type="dcterms:W3CDTF">2019-02-11T11:56:00Z</dcterms:created>
  <dcterms:modified xsi:type="dcterms:W3CDTF">2019-12-10T06:51:00Z</dcterms:modified>
</cp:coreProperties>
</file>